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B3DD5" w14:textId="77777777" w:rsidR="00784E2E" w:rsidRDefault="00784E2E" w:rsidP="00784E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6BFC1B6" w14:textId="77777777" w:rsidR="00784E2E" w:rsidRDefault="00784E2E" w:rsidP="00784E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Depden</w:t>
      </w:r>
      <w:proofErr w:type="spellEnd"/>
      <w:r>
        <w:rPr>
          <w:rFonts w:ascii="Times New Roman" w:hAnsi="Times New Roman" w:cs="Times New Roman"/>
        </w:rPr>
        <w:t>, Suffolk. Husbandman.</w:t>
      </w:r>
    </w:p>
    <w:p w14:paraId="15774FD7" w14:textId="77777777" w:rsidR="00784E2E" w:rsidRDefault="00784E2E" w:rsidP="00784E2E">
      <w:pPr>
        <w:rPr>
          <w:rFonts w:ascii="Times New Roman" w:hAnsi="Times New Roman" w:cs="Times New Roman"/>
        </w:rPr>
      </w:pPr>
    </w:p>
    <w:p w14:paraId="1D3EB417" w14:textId="77777777" w:rsidR="00784E2E" w:rsidRDefault="00784E2E" w:rsidP="00784E2E">
      <w:pPr>
        <w:rPr>
          <w:rFonts w:ascii="Times New Roman" w:hAnsi="Times New Roman" w:cs="Times New Roman"/>
        </w:rPr>
      </w:pPr>
    </w:p>
    <w:p w14:paraId="098F86B0" w14:textId="77777777" w:rsidR="00784E2E" w:rsidRDefault="00784E2E" w:rsidP="00784E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Wryght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Depden</w:t>
      </w:r>
      <w:proofErr w:type="spellEnd"/>
      <w:r>
        <w:rPr>
          <w:rFonts w:ascii="Times New Roman" w:hAnsi="Times New Roman" w:cs="Times New Roman"/>
        </w:rPr>
        <w:t>, Suffolk(q.v.), brought a plaint of debt against</w:t>
      </w:r>
    </w:p>
    <w:p w14:paraId="622EC77B" w14:textId="77777777" w:rsidR="00784E2E" w:rsidRDefault="00784E2E" w:rsidP="00784E2E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John </w:t>
      </w:r>
      <w:proofErr w:type="spellStart"/>
      <w:r>
        <w:rPr>
          <w:rFonts w:ascii="Times New Roman" w:hAnsi="Times New Roman" w:cs="Times New Roman"/>
        </w:rPr>
        <w:t>Jardevile</w:t>
      </w:r>
      <w:proofErr w:type="spellEnd"/>
      <w:r>
        <w:rPr>
          <w:rFonts w:ascii="Times New Roman" w:hAnsi="Times New Roman" w:cs="Times New Roman"/>
        </w:rPr>
        <w:t xml:space="preserve"> of Newport, Essex(q.v.), John </w:t>
      </w:r>
      <w:proofErr w:type="spellStart"/>
      <w:r>
        <w:rPr>
          <w:rFonts w:ascii="Times New Roman" w:hAnsi="Times New Roman" w:cs="Times New Roman"/>
        </w:rPr>
        <w:t>Gelows</w:t>
      </w:r>
      <w:proofErr w:type="spellEnd"/>
      <w:r>
        <w:rPr>
          <w:rFonts w:ascii="Times New Roman" w:hAnsi="Times New Roman" w:cs="Times New Roman"/>
        </w:rPr>
        <w:t>, senior, of Debden(q.v.) and Thomas Holt of Newport(q.v.).</w:t>
      </w:r>
    </w:p>
    <w:p w14:paraId="37A7A6B5" w14:textId="77777777" w:rsidR="00784E2E" w:rsidRDefault="00784E2E" w:rsidP="00784E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70BB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5B32C3F" w14:textId="77777777" w:rsidR="00784E2E" w:rsidRDefault="00784E2E" w:rsidP="00784E2E">
      <w:pPr>
        <w:rPr>
          <w:rFonts w:ascii="Times New Roman" w:hAnsi="Times New Roman" w:cs="Times New Roman"/>
        </w:rPr>
      </w:pPr>
    </w:p>
    <w:p w14:paraId="35B53318" w14:textId="77777777" w:rsidR="00784E2E" w:rsidRDefault="00784E2E" w:rsidP="00784E2E">
      <w:pPr>
        <w:rPr>
          <w:rFonts w:ascii="Times New Roman" w:hAnsi="Times New Roman" w:cs="Times New Roman"/>
        </w:rPr>
      </w:pPr>
    </w:p>
    <w:p w14:paraId="03760121" w14:textId="77777777" w:rsidR="00784E2E" w:rsidRDefault="00784E2E" w:rsidP="00784E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May 2019</w:t>
      </w:r>
    </w:p>
    <w:p w14:paraId="019BC41F" w14:textId="77777777" w:rsidR="006B2F86" w:rsidRPr="00E71FC3" w:rsidRDefault="00784E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B695B" w14:textId="77777777" w:rsidR="00784E2E" w:rsidRDefault="00784E2E" w:rsidP="00E71FC3">
      <w:r>
        <w:separator/>
      </w:r>
    </w:p>
  </w:endnote>
  <w:endnote w:type="continuationSeparator" w:id="0">
    <w:p w14:paraId="5C8525A3" w14:textId="77777777" w:rsidR="00784E2E" w:rsidRDefault="00784E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BC7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F9820" w14:textId="77777777" w:rsidR="00784E2E" w:rsidRDefault="00784E2E" w:rsidP="00E71FC3">
      <w:r>
        <w:separator/>
      </w:r>
    </w:p>
  </w:footnote>
  <w:footnote w:type="continuationSeparator" w:id="0">
    <w:p w14:paraId="09F3811E" w14:textId="77777777" w:rsidR="00784E2E" w:rsidRDefault="00784E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E2E"/>
    <w:rsid w:val="001A7C09"/>
    <w:rsid w:val="00577BD5"/>
    <w:rsid w:val="00656CBA"/>
    <w:rsid w:val="006A1F77"/>
    <w:rsid w:val="00733BE7"/>
    <w:rsid w:val="00784E2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FCE30"/>
  <w15:chartTrackingRefBased/>
  <w15:docId w15:val="{682BDA8D-EA71-4354-BD21-FACAB3BB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E2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84E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2019-05-19T20:08:00Z</dcterms:created>
  <dcterms:modified xsi:type="dcterms:W3CDTF">2019-05-19T20:08:00Z</dcterms:modified>
</cp:coreProperties>
</file>